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02B05" w14:textId="77777777" w:rsidR="00B4390A" w:rsidRDefault="00B4390A" w:rsidP="00B43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BOTTOUR, the younger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312F5474" w14:textId="77777777" w:rsidR="00B4390A" w:rsidRDefault="00B4390A" w:rsidP="00B4390A">
      <w:pPr>
        <w:rPr>
          <w:rFonts w:ascii="Times New Roman" w:hAnsi="Times New Roman" w:cs="Times New Roman"/>
          <w:sz w:val="24"/>
          <w:szCs w:val="24"/>
        </w:rPr>
      </w:pPr>
    </w:p>
    <w:p w14:paraId="7FC7C6DF" w14:textId="77777777" w:rsidR="00B4390A" w:rsidRDefault="00B4390A" w:rsidP="00B4390A">
      <w:pPr>
        <w:rPr>
          <w:rFonts w:ascii="Times New Roman" w:hAnsi="Times New Roman" w:cs="Times New Roman"/>
          <w:sz w:val="24"/>
          <w:szCs w:val="24"/>
        </w:rPr>
      </w:pPr>
    </w:p>
    <w:p w14:paraId="2E2545F5" w14:textId="77777777" w:rsidR="00B4390A" w:rsidRDefault="00B4390A" w:rsidP="00B43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66F9A609" w14:textId="77777777" w:rsidR="00B4390A" w:rsidRDefault="00B4390A" w:rsidP="00B43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263A5E7" w14:textId="77777777" w:rsidR="00B4390A" w:rsidRDefault="00B4390A" w:rsidP="00B43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Devon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13E04159" w14:textId="77777777" w:rsidR="00B4390A" w:rsidRDefault="00B4390A" w:rsidP="00B4390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1D37B02D" w14:textId="77777777" w:rsidR="00B4390A" w:rsidRDefault="00B4390A" w:rsidP="00B4390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7C6E74B4" w14:textId="77777777" w:rsidR="00B4390A" w:rsidRDefault="00B4390A" w:rsidP="00B4390A">
      <w:pPr>
        <w:rPr>
          <w:rFonts w:ascii="Times New Roman" w:hAnsi="Times New Roman" w:cs="Times New Roman"/>
          <w:sz w:val="24"/>
          <w:szCs w:val="24"/>
        </w:rPr>
      </w:pPr>
    </w:p>
    <w:p w14:paraId="34800CBC" w14:textId="77777777" w:rsidR="00B4390A" w:rsidRDefault="00B4390A" w:rsidP="00B4390A">
      <w:pPr>
        <w:rPr>
          <w:rFonts w:ascii="Times New Roman" w:hAnsi="Times New Roman" w:cs="Times New Roman"/>
          <w:sz w:val="24"/>
          <w:szCs w:val="24"/>
        </w:rPr>
      </w:pPr>
    </w:p>
    <w:p w14:paraId="2F755F24" w14:textId="77777777" w:rsidR="00B4390A" w:rsidRDefault="00B4390A" w:rsidP="00B43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2021</w:t>
      </w:r>
    </w:p>
    <w:p w14:paraId="717984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1CDB" w14:textId="77777777" w:rsidR="00B4390A" w:rsidRDefault="00B4390A" w:rsidP="009139A6">
      <w:r>
        <w:separator/>
      </w:r>
    </w:p>
  </w:endnote>
  <w:endnote w:type="continuationSeparator" w:id="0">
    <w:p w14:paraId="42423AE6" w14:textId="77777777" w:rsidR="00B4390A" w:rsidRDefault="00B439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4A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64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3D4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C8E26" w14:textId="77777777" w:rsidR="00B4390A" w:rsidRDefault="00B4390A" w:rsidP="009139A6">
      <w:r>
        <w:separator/>
      </w:r>
    </w:p>
  </w:footnote>
  <w:footnote w:type="continuationSeparator" w:id="0">
    <w:p w14:paraId="0806FDC1" w14:textId="77777777" w:rsidR="00B4390A" w:rsidRDefault="00B439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798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CE9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E1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90A"/>
    <w:rsid w:val="000666E0"/>
    <w:rsid w:val="002510B7"/>
    <w:rsid w:val="005C130B"/>
    <w:rsid w:val="00826F5C"/>
    <w:rsid w:val="009139A6"/>
    <w:rsid w:val="009448BB"/>
    <w:rsid w:val="00A3176C"/>
    <w:rsid w:val="00AE65F8"/>
    <w:rsid w:val="00B4390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C730C"/>
  <w15:chartTrackingRefBased/>
  <w15:docId w15:val="{906901E7-5F9B-4737-B9C4-6EB210DB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90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2022-02-23T16:11:00Z</dcterms:created>
  <dcterms:modified xsi:type="dcterms:W3CDTF">2022-02-23T16:11:00Z</dcterms:modified>
</cp:coreProperties>
</file>